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9C496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PLEVEN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44B7B284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London. Innholder and </w:t>
      </w:r>
      <w:proofErr w:type="spellStart"/>
      <w:r>
        <w:rPr>
          <w:rFonts w:cs="Times New Roman"/>
          <w:szCs w:val="24"/>
          <w:lang w:val="en-GB"/>
        </w:rPr>
        <w:t>hackneyman</w:t>
      </w:r>
      <w:proofErr w:type="spellEnd"/>
      <w:r>
        <w:rPr>
          <w:rFonts w:cs="Times New Roman"/>
          <w:szCs w:val="24"/>
          <w:lang w:val="en-GB"/>
        </w:rPr>
        <w:t>.</w:t>
      </w:r>
    </w:p>
    <w:p w14:paraId="56484DE4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</w:p>
    <w:p w14:paraId="2EE0F8CC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</w:p>
    <w:p w14:paraId="07B58334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 xml:space="preserve">He made a plaint of debt against William Johnson of London, </w:t>
      </w:r>
      <w:proofErr w:type="spellStart"/>
      <w:r>
        <w:rPr>
          <w:rFonts w:cs="Times New Roman"/>
          <w:szCs w:val="24"/>
          <w:lang w:val="en-GB"/>
        </w:rPr>
        <w:t>hackneyman</w:t>
      </w:r>
      <w:proofErr w:type="spellEnd"/>
      <w:r>
        <w:rPr>
          <w:rFonts w:cs="Times New Roman"/>
          <w:szCs w:val="24"/>
          <w:lang w:val="en-GB"/>
        </w:rPr>
        <w:t>(q.v.),</w:t>
      </w:r>
    </w:p>
    <w:p w14:paraId="5977143E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three others.</w:t>
      </w:r>
    </w:p>
    <w:p w14:paraId="48506AC3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501C8551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</w:p>
    <w:p w14:paraId="71336364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</w:p>
    <w:p w14:paraId="5B78F3E7" w14:textId="77777777" w:rsidR="007D30D1" w:rsidRDefault="007D30D1" w:rsidP="007D30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 February 2024</w:t>
      </w:r>
    </w:p>
    <w:p w14:paraId="70E6F5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3E68B" w14:textId="77777777" w:rsidR="007D30D1" w:rsidRDefault="007D30D1" w:rsidP="009139A6">
      <w:r>
        <w:separator/>
      </w:r>
    </w:p>
  </w:endnote>
  <w:endnote w:type="continuationSeparator" w:id="0">
    <w:p w14:paraId="7BED25B2" w14:textId="77777777" w:rsidR="007D30D1" w:rsidRDefault="007D30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A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C4D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45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5DD0" w14:textId="77777777" w:rsidR="007D30D1" w:rsidRDefault="007D30D1" w:rsidP="009139A6">
      <w:r>
        <w:separator/>
      </w:r>
    </w:p>
  </w:footnote>
  <w:footnote w:type="continuationSeparator" w:id="0">
    <w:p w14:paraId="449C3A53" w14:textId="77777777" w:rsidR="007D30D1" w:rsidRDefault="007D30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01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4D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6C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0D1"/>
    <w:rsid w:val="000666E0"/>
    <w:rsid w:val="002510B7"/>
    <w:rsid w:val="005C130B"/>
    <w:rsid w:val="007D30D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0041"/>
  <w15:chartTrackingRefBased/>
  <w15:docId w15:val="{D415823B-E91B-4D94-AF56-3675842B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30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2024-02-10T19:10:00Z</dcterms:created>
  <dcterms:modified xsi:type="dcterms:W3CDTF">2024-02-10T19:11:00Z</dcterms:modified>
</cp:coreProperties>
</file>